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6778E413" w:rsidR="00DD01F9" w:rsidRPr="00DD01F9" w:rsidRDefault="005D19F3" w:rsidP="002D5F19">
            <w:pPr>
              <w:pStyle w:val="Titlepagetext"/>
              <w:rPr>
                <w:sz w:val="16"/>
                <w:szCs w:val="16"/>
              </w:rPr>
            </w:pPr>
            <w:r>
              <w:rPr>
                <w:sz w:val="16"/>
                <w:szCs w:val="16"/>
              </w:rPr>
              <w:t>2</w:t>
            </w:r>
            <w:r w:rsidR="00881791">
              <w:rPr>
                <w:sz w:val="16"/>
                <w:szCs w:val="16"/>
              </w:rPr>
              <w:t>0 januari</w:t>
            </w:r>
            <w:r w:rsidR="00642EBA">
              <w:rPr>
                <w:sz w:val="16"/>
                <w:szCs w:val="16"/>
              </w:rPr>
              <w:t xml:space="preserve"> 202</w:t>
            </w:r>
            <w:r w:rsidR="00881791">
              <w:rPr>
                <w:sz w:val="16"/>
                <w:szCs w:val="16"/>
              </w:rPr>
              <w:t>1</w:t>
            </w:r>
            <w:r w:rsidR="00DD01F9">
              <w:rPr>
                <w:sz w:val="16"/>
                <w:szCs w:val="16"/>
              </w:rPr>
              <w:t xml:space="preserve"> – V1.</w:t>
            </w:r>
            <w:r w:rsidR="00881791">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3C02D959" w:rsidR="00F45FC5" w:rsidRDefault="00CA2494" w:rsidP="002D5F19">
            <w:pPr>
              <w:pStyle w:val="Titlepagearticle"/>
            </w:pPr>
            <w:r>
              <w:t>Regen</w:t>
            </w:r>
            <w:r w:rsidR="005D19F3">
              <w:t>pak donker</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83EAB74"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D05F2C1" w:rsidR="00A8477A" w:rsidRPr="00BD22D4" w:rsidRDefault="00A8477A"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BA77A8B"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591C3EF1" w:rsidR="00A8477A" w:rsidRPr="00BD22D4" w:rsidRDefault="00A8477A"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67111C8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314FBEA" w:rsidR="00A8477A" w:rsidRPr="00BD22D4" w:rsidRDefault="00A8477A"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6A24F150"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1680E6DA" w:rsidR="00A8477A" w:rsidRPr="00BD22D4" w:rsidRDefault="00A8477A"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14EF012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264A8C24" w:rsidR="00A8477A" w:rsidRPr="00C870FD" w:rsidRDefault="00A8477A"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2EBC5E78" w14:textId="77777777" w:rsidR="00492912" w:rsidRPr="000F0725" w:rsidRDefault="00492912" w:rsidP="00492912">
            <w:pPr>
              <w:pStyle w:val="Tabletext"/>
              <w:rPr>
                <w:sz w:val="18"/>
                <w:szCs w:val="18"/>
              </w:rPr>
            </w:pPr>
            <w:r>
              <w:rPr>
                <w:sz w:val="18"/>
                <w:szCs w:val="18"/>
              </w:rPr>
              <w:t>Het artikel</w:t>
            </w:r>
            <w:r w:rsidRPr="000F0725">
              <w:rPr>
                <w:sz w:val="18"/>
                <w:szCs w:val="18"/>
              </w:rPr>
              <w:t xml:space="preserve"> is naast thuiswas geschikt voor industrieel wassen en drogen volgens ISO 15797 op minimaal 40</w:t>
            </w:r>
            <w:r w:rsidRPr="000F0725">
              <w:rPr>
                <w:rFonts w:cs="Arial"/>
                <w:sz w:val="18"/>
                <w:szCs w:val="18"/>
              </w:rPr>
              <w:t xml:space="preserve">° </w:t>
            </w:r>
            <w:r w:rsidRPr="000F0725">
              <w:rPr>
                <w:sz w:val="18"/>
                <w:szCs w:val="18"/>
              </w:rPr>
              <w:t>Celsius. Het reinigings- en droogproces heeft een minimale invloed op de prestaties van het kledingstuk.</w:t>
            </w:r>
          </w:p>
          <w:p w14:paraId="3431935C" w14:textId="300BA788" w:rsidR="00A8477A" w:rsidRPr="00C870FD" w:rsidRDefault="00A8477A"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5656214B" w14:textId="5305D7E4" w:rsidR="00346724" w:rsidRDefault="007E709F"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bookmarkEnd w:id="48"/>
    <w:p w14:paraId="42B8D073" w14:textId="5458F601" w:rsidR="0075156D" w:rsidRPr="00ED33A7" w:rsidRDefault="00920229" w:rsidP="00F27CDE">
      <w:pPr>
        <w:rPr>
          <w:b/>
          <w:i/>
          <w:lang w:val="nl-NL"/>
        </w:rPr>
      </w:pPr>
      <w:r>
        <w:rPr>
          <w:b/>
          <w:i/>
          <w:lang w:val="nl-NL"/>
        </w:rPr>
        <w:br/>
      </w:r>
      <w:r w:rsidR="00710C36"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463532A1" w:rsidR="0060167A" w:rsidRPr="00214732" w:rsidRDefault="00210450" w:rsidP="00897938">
            <w:pPr>
              <w:pStyle w:val="Tabletext"/>
              <w:rPr>
                <w:b/>
                <w:sz w:val="18"/>
                <w:szCs w:val="18"/>
              </w:rPr>
            </w:pPr>
            <w:r w:rsidRPr="00210450">
              <w:rPr>
                <w:b/>
                <w:sz w:val="18"/>
                <w:szCs w:val="18"/>
              </w:rPr>
              <w:t>Regenpak donker</w:t>
            </w:r>
            <w:r w:rsidR="000A2869" w:rsidRPr="00210450">
              <w:rPr>
                <w:b/>
                <w:sz w:val="18"/>
                <w:szCs w:val="18"/>
              </w:rPr>
              <w:t xml:space="preserve"> </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1B7A1D97" w14:textId="5CCA27CD" w:rsidR="00682828" w:rsidRPr="00682828" w:rsidRDefault="00682828" w:rsidP="00682828">
            <w:pPr>
              <w:spacing w:line="240" w:lineRule="atLeast"/>
              <w:rPr>
                <w:b/>
                <w:bCs/>
              </w:rPr>
            </w:pPr>
            <w:r w:rsidRPr="00682828">
              <w:rPr>
                <w:b/>
                <w:bCs/>
              </w:rPr>
              <w:t>Regenjas</w:t>
            </w:r>
          </w:p>
          <w:p w14:paraId="682DB2BB" w14:textId="58C7F031" w:rsidR="00312461" w:rsidRDefault="00540110" w:rsidP="00312461">
            <w:pPr>
              <w:numPr>
                <w:ilvl w:val="0"/>
                <w:numId w:val="49"/>
              </w:numPr>
              <w:spacing w:line="240" w:lineRule="atLeast"/>
            </w:pPr>
            <w:r>
              <w:t>Waterdicht</w:t>
            </w:r>
            <w:r w:rsidR="00EA4F82">
              <w:t>,</w:t>
            </w:r>
          </w:p>
          <w:p w14:paraId="089847AA" w14:textId="09567354" w:rsidR="00312461" w:rsidRDefault="00312461" w:rsidP="00312461">
            <w:pPr>
              <w:numPr>
                <w:ilvl w:val="0"/>
                <w:numId w:val="49"/>
              </w:numPr>
              <w:spacing w:line="240" w:lineRule="atLeast"/>
            </w:pPr>
            <w:r>
              <w:t>Wegvouwbare capuchon in kraag</w:t>
            </w:r>
            <w:r w:rsidR="00EA4F82">
              <w:t>,</w:t>
            </w:r>
          </w:p>
          <w:p w14:paraId="1384F53D" w14:textId="549303BA" w:rsidR="006E23A6" w:rsidRDefault="006E23A6" w:rsidP="00312461">
            <w:pPr>
              <w:numPr>
                <w:ilvl w:val="0"/>
                <w:numId w:val="49"/>
              </w:numPr>
              <w:spacing w:line="240" w:lineRule="atLeast"/>
            </w:pPr>
            <w:r>
              <w:t>Voorsluiting met rits en stormflap</w:t>
            </w:r>
            <w:r w:rsidR="00EA4F82">
              <w:t>,</w:t>
            </w:r>
          </w:p>
          <w:p w14:paraId="72EB9B11" w14:textId="2702E8D6" w:rsidR="006E23A6" w:rsidRDefault="006E23A6" w:rsidP="00312461">
            <w:pPr>
              <w:numPr>
                <w:ilvl w:val="0"/>
                <w:numId w:val="49"/>
              </w:numPr>
              <w:spacing w:line="240" w:lineRule="atLeast"/>
            </w:pPr>
            <w:r>
              <w:t>Twee voorzakken</w:t>
            </w:r>
            <w:r w:rsidR="00EA4F82">
              <w:t>,</w:t>
            </w:r>
          </w:p>
          <w:p w14:paraId="6DC7CC1E" w14:textId="03E98CAD" w:rsidR="00EA4F82" w:rsidRDefault="00EA4F82" w:rsidP="00312461">
            <w:pPr>
              <w:numPr>
                <w:ilvl w:val="0"/>
                <w:numId w:val="49"/>
              </w:numPr>
              <w:spacing w:line="240" w:lineRule="atLeast"/>
            </w:pPr>
            <w:r>
              <w:t>Verstelbare manchetten,</w:t>
            </w:r>
          </w:p>
          <w:p w14:paraId="794B256B" w14:textId="31C677C1" w:rsidR="00521C58" w:rsidRDefault="00521C58" w:rsidP="00312461">
            <w:pPr>
              <w:numPr>
                <w:ilvl w:val="0"/>
                <w:numId w:val="49"/>
              </w:numPr>
              <w:spacing w:line="240" w:lineRule="atLeast"/>
            </w:pPr>
            <w:r w:rsidRPr="007F4B16">
              <w:t>Elastische taille</w:t>
            </w:r>
            <w:r w:rsidR="00EA4F82">
              <w:t>,</w:t>
            </w:r>
          </w:p>
          <w:p w14:paraId="71B8FC5B" w14:textId="25ECF5B7" w:rsidR="00521C58" w:rsidRDefault="00521C58" w:rsidP="00312461">
            <w:pPr>
              <w:numPr>
                <w:ilvl w:val="0"/>
                <w:numId w:val="49"/>
              </w:numPr>
              <w:spacing w:line="240" w:lineRule="atLeast"/>
            </w:pPr>
            <w:r>
              <w:t>S</w:t>
            </w:r>
            <w:r w:rsidRPr="00BD6487">
              <w:t>tretch</w:t>
            </w:r>
            <w:r>
              <w:t xml:space="preserve"> stof</w:t>
            </w:r>
            <w:r w:rsidR="00EA4F82">
              <w:t>.</w:t>
            </w:r>
          </w:p>
          <w:p w14:paraId="26CE58B3" w14:textId="552D8672" w:rsidR="00682828" w:rsidRDefault="00682828" w:rsidP="00682828">
            <w:pPr>
              <w:spacing w:line="240" w:lineRule="atLeast"/>
            </w:pPr>
          </w:p>
          <w:p w14:paraId="4E8B9ED3" w14:textId="370759B7" w:rsidR="00682828" w:rsidRPr="00682828" w:rsidRDefault="00682828" w:rsidP="00682828">
            <w:pPr>
              <w:spacing w:line="240" w:lineRule="atLeast"/>
              <w:rPr>
                <w:b/>
                <w:bCs/>
              </w:rPr>
            </w:pPr>
            <w:r w:rsidRPr="00682828">
              <w:rPr>
                <w:b/>
                <w:bCs/>
              </w:rPr>
              <w:t>Regenbroek</w:t>
            </w:r>
          </w:p>
          <w:p w14:paraId="2EDAB155" w14:textId="77777777" w:rsidR="00312461" w:rsidRDefault="00312461" w:rsidP="00312461">
            <w:pPr>
              <w:numPr>
                <w:ilvl w:val="0"/>
                <w:numId w:val="49"/>
              </w:numPr>
              <w:spacing w:line="240" w:lineRule="atLeast"/>
            </w:pPr>
            <w:r>
              <w:t>Waterdicht</w:t>
            </w:r>
          </w:p>
          <w:p w14:paraId="16D1C5D3" w14:textId="77777777" w:rsidR="00312461" w:rsidRDefault="00312461" w:rsidP="00312461">
            <w:pPr>
              <w:numPr>
                <w:ilvl w:val="0"/>
                <w:numId w:val="49"/>
              </w:numPr>
              <w:spacing w:line="240" w:lineRule="atLeast"/>
            </w:pPr>
            <w:r w:rsidRPr="007F4B16">
              <w:t>Elastische taille</w:t>
            </w:r>
          </w:p>
          <w:p w14:paraId="335A35EA" w14:textId="71579298" w:rsidR="00E91FA7" w:rsidRPr="006C50D3" w:rsidRDefault="00E91FA7" w:rsidP="00332D3C">
            <w:pPr>
              <w:pStyle w:val="Lijstalinea"/>
              <w:spacing w:line="240" w:lineRule="atLeast"/>
              <w:ind w:left="360"/>
            </w:pPr>
          </w:p>
        </w:tc>
      </w:tr>
      <w:tr w:rsidR="00521C58" w:rsidRPr="009E3250" w14:paraId="37B50878" w14:textId="77777777" w:rsidTr="00897938">
        <w:trPr>
          <w:cantSplit/>
        </w:trPr>
        <w:tc>
          <w:tcPr>
            <w:tcW w:w="1843" w:type="dxa"/>
          </w:tcPr>
          <w:p w14:paraId="0ECFF6FE" w14:textId="645F21FB" w:rsidR="00521C58" w:rsidRPr="009E3250" w:rsidRDefault="00521C58" w:rsidP="00897938">
            <w:pPr>
              <w:pStyle w:val="Tabletext"/>
              <w:rPr>
                <w:sz w:val="18"/>
                <w:szCs w:val="18"/>
              </w:rPr>
            </w:pPr>
            <w:r>
              <w:rPr>
                <w:sz w:val="18"/>
                <w:szCs w:val="18"/>
              </w:rPr>
              <w:t>Norm</w:t>
            </w:r>
            <w:r w:rsidR="00E81184">
              <w:rPr>
                <w:sz w:val="18"/>
                <w:szCs w:val="18"/>
              </w:rPr>
              <w:t>en</w:t>
            </w:r>
          </w:p>
        </w:tc>
        <w:tc>
          <w:tcPr>
            <w:tcW w:w="7796" w:type="dxa"/>
          </w:tcPr>
          <w:p w14:paraId="2537438A" w14:textId="77777777" w:rsidR="00E81184" w:rsidRPr="007F4B16" w:rsidRDefault="00E81184" w:rsidP="00E81184">
            <w:pPr>
              <w:numPr>
                <w:ilvl w:val="0"/>
                <w:numId w:val="48"/>
              </w:numPr>
              <w:spacing w:line="240" w:lineRule="atLeast"/>
            </w:pPr>
            <w:r w:rsidRPr="007F4B16">
              <w:t>Bescherming conform NEN-EN 343:2003+A1:2007</w:t>
            </w:r>
          </w:p>
          <w:p w14:paraId="5426D707" w14:textId="77777777" w:rsidR="00E81184" w:rsidRPr="007F4B16" w:rsidRDefault="00E81184" w:rsidP="00E81184">
            <w:pPr>
              <w:numPr>
                <w:ilvl w:val="1"/>
                <w:numId w:val="48"/>
              </w:numPr>
              <w:spacing w:line="240" w:lineRule="atLeast"/>
            </w:pPr>
            <w:r w:rsidRPr="007F4B16">
              <w:t xml:space="preserve">Waterdichtheid </w:t>
            </w:r>
            <w:r w:rsidRPr="00B44062">
              <w:t>&gt;</w:t>
            </w:r>
            <w:r w:rsidRPr="007F4B16">
              <w:t xml:space="preserve"> Klasse 3</w:t>
            </w:r>
          </w:p>
          <w:p w14:paraId="711415D6" w14:textId="00011A9C" w:rsidR="00E81184" w:rsidRPr="007F4B16" w:rsidRDefault="00E81184" w:rsidP="00E81184">
            <w:pPr>
              <w:numPr>
                <w:ilvl w:val="1"/>
                <w:numId w:val="48"/>
              </w:numPr>
              <w:spacing w:line="240" w:lineRule="atLeast"/>
            </w:pPr>
            <w:r w:rsidRPr="007F4B16">
              <w:t xml:space="preserve">Ademend vermogen </w:t>
            </w:r>
            <w:r w:rsidRPr="007F4B16">
              <w:rPr>
                <w:u w:val="single"/>
              </w:rPr>
              <w:t>&gt;</w:t>
            </w:r>
            <w:r w:rsidRPr="007F4B16">
              <w:t xml:space="preserve"> Klasse </w:t>
            </w:r>
            <w:r w:rsidR="00A0496D">
              <w:t>1</w:t>
            </w:r>
            <w:r w:rsidRPr="007F4B16">
              <w:t xml:space="preserve"> </w:t>
            </w:r>
          </w:p>
          <w:p w14:paraId="5B431622" w14:textId="77777777" w:rsidR="00521C58" w:rsidRDefault="00521C58" w:rsidP="00521C58">
            <w:pPr>
              <w:pStyle w:val="Tabletext"/>
              <w:rPr>
                <w:sz w:val="18"/>
                <w:szCs w:val="18"/>
              </w:rPr>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8C33BEB" w14:textId="67E7D621" w:rsidR="0060167A" w:rsidRPr="00740C03" w:rsidRDefault="00550DA1" w:rsidP="00550DA1">
            <w:pPr>
              <w:pStyle w:val="Tabletext"/>
              <w:rPr>
                <w:sz w:val="18"/>
                <w:szCs w:val="18"/>
              </w:rPr>
            </w:pPr>
            <w:r w:rsidRPr="00CF2CDA">
              <w:rPr>
                <w:sz w:val="18"/>
                <w:szCs w:val="18"/>
              </w:rPr>
              <w:t>- zie voor logo’s, prints en badges de tekening in bijlage 1.</w:t>
            </w:r>
          </w:p>
          <w:p w14:paraId="7AFFBA36" w14:textId="1989CACC" w:rsidR="006C50D3" w:rsidRPr="00740C03" w:rsidRDefault="006C50D3" w:rsidP="002D22A5">
            <w:pPr>
              <w:pStyle w:val="Tabletext"/>
              <w:rPr>
                <w:sz w:val="18"/>
                <w:szCs w:val="18"/>
              </w:rPr>
            </w:pPr>
          </w:p>
        </w:tc>
      </w:tr>
    </w:tbl>
    <w:p w14:paraId="658C4172" w14:textId="25D8D540" w:rsidR="006323EB" w:rsidRDefault="006323EB" w:rsidP="00F27CDE"/>
    <w:p w14:paraId="0A79BA74" w14:textId="7AF2A6D4" w:rsidR="006E1235" w:rsidRDefault="006E1235" w:rsidP="00F27CDE"/>
    <w:p w14:paraId="305DBF51" w14:textId="2FED2C8D" w:rsidR="007E709F" w:rsidRPr="00214732" w:rsidRDefault="00FA1212" w:rsidP="00814768">
      <w:pPr>
        <w:pStyle w:val="Kop3"/>
        <w:spacing w:before="240"/>
        <w:rPr>
          <w:b/>
          <w:i/>
          <w:sz w:val="18"/>
          <w:szCs w:val="18"/>
        </w:rPr>
      </w:pPr>
      <w:bookmarkStart w:id="49" w:name="_Toc248574598"/>
      <w:bookmarkStart w:id="50" w:name="_Toc257118189"/>
      <w:bookmarkStart w:id="51" w:name="_Toc257637082"/>
      <w:bookmarkStart w:id="52" w:name="_Toc265568444"/>
      <w:bookmarkStart w:id="53" w:name="_Toc266195582"/>
      <w:bookmarkStart w:id="54" w:name="_Toc297192552"/>
      <w:bookmarkStart w:id="55" w:name="_Toc491087028"/>
      <w:bookmarkStart w:id="56" w:name="_Toc496599877"/>
      <w:r>
        <w:rPr>
          <w:b/>
          <w:i/>
          <w:sz w:val="18"/>
          <w:szCs w:val="18"/>
        </w:rPr>
        <w:lastRenderedPageBreak/>
        <w:t>O</w:t>
      </w:r>
      <w:r w:rsidR="00183B08" w:rsidRPr="00214732">
        <w:rPr>
          <w:b/>
          <w:i/>
          <w:sz w:val="18"/>
          <w:szCs w:val="18"/>
        </w:rPr>
        <w:t>ntwerp en constructie</w:t>
      </w:r>
      <w:bookmarkEnd w:id="49"/>
      <w:bookmarkEnd w:id="50"/>
      <w:bookmarkEnd w:id="51"/>
      <w:bookmarkEnd w:id="52"/>
      <w:bookmarkEnd w:id="53"/>
      <w:bookmarkEnd w:id="54"/>
      <w:bookmarkEnd w:id="55"/>
      <w:bookmarkEnd w:id="56"/>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11A301F7"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233C46">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57" w:name="_Toc228599407"/>
      <w:bookmarkStart w:id="58" w:name="_Toc248574600"/>
      <w:bookmarkStart w:id="59" w:name="_Toc257118191"/>
      <w:bookmarkStart w:id="60"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5C7C7751" w:rsidR="00EE4275" w:rsidRPr="005C1222" w:rsidRDefault="00B45340" w:rsidP="00994069">
      <w:pPr>
        <w:pStyle w:val="Lijstalinea"/>
        <w:numPr>
          <w:ilvl w:val="0"/>
          <w:numId w:val="41"/>
        </w:numPr>
        <w:spacing w:line="280" w:lineRule="atLeast"/>
        <w:rPr>
          <w:lang w:val="nl-NL"/>
        </w:rPr>
      </w:pPr>
      <w:bookmarkStart w:id="61" w:name="OLE_LINK153"/>
      <w:r w:rsidRPr="007F4B16">
        <w:t>XS t/m 4XL</w:t>
      </w:r>
    </w:p>
    <w:p w14:paraId="4B6232FA" w14:textId="77777777" w:rsidR="005C1222" w:rsidRPr="005C1222" w:rsidRDefault="005C1222" w:rsidP="005C1222">
      <w:pPr>
        <w:spacing w:line="280" w:lineRule="atLeast"/>
        <w:rPr>
          <w:lang w:val="nl-NL"/>
        </w:rPr>
      </w:pPr>
    </w:p>
    <w:p w14:paraId="53CA95B1" w14:textId="77777777" w:rsidR="00214732" w:rsidRPr="00BB3DA7" w:rsidRDefault="00214732" w:rsidP="00DE7902">
      <w:pPr>
        <w:pStyle w:val="Kop2"/>
      </w:pPr>
      <w:bookmarkStart w:id="62" w:name="_Toc496599878"/>
      <w:bookmarkEnd w:id="61"/>
      <w:r w:rsidRPr="00BB3DA7">
        <w:t>Materiaalspecificatie</w:t>
      </w:r>
      <w:bookmarkEnd w:id="62"/>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5790B426" w14:textId="77777777" w:rsidR="004B1126" w:rsidRPr="003A32CC" w:rsidRDefault="004B1126" w:rsidP="001C6B91"/>
    <w:p w14:paraId="77C431B3" w14:textId="6DB581E6" w:rsidR="007913B3" w:rsidRDefault="003F49C4" w:rsidP="003231E5">
      <w:pPr>
        <w:spacing w:line="280" w:lineRule="atLeast"/>
      </w:pPr>
      <w:bookmarkStart w:id="63" w:name="OLE_LINK12"/>
      <w:bookmarkStart w:id="64" w:name="OLE_LINK13"/>
      <w:r>
        <w:t xml:space="preserve">Basismateriaal; 100% </w:t>
      </w:r>
      <w:r w:rsidR="00C30427">
        <w:t>polyester met PU-coating of duurzaam alternatief.</w:t>
      </w:r>
    </w:p>
    <w:p w14:paraId="67453E47" w14:textId="36A6232A" w:rsidR="00C30427" w:rsidRDefault="00C30427" w:rsidP="003231E5">
      <w:pPr>
        <w:spacing w:line="280" w:lineRule="atLeast"/>
      </w:pPr>
      <w:r>
        <w:t xml:space="preserve">Gewicht: </w:t>
      </w:r>
      <w:r w:rsidR="002D75B0">
        <w:t xml:space="preserve">150 – 180 </w:t>
      </w:r>
      <w:r w:rsidR="00FA1212" w:rsidRPr="007F4B16">
        <w:t>gr/m2</w:t>
      </w:r>
    </w:p>
    <w:p w14:paraId="10657BC2" w14:textId="77777777" w:rsidR="00FA1212" w:rsidRDefault="00FA1212" w:rsidP="003231E5">
      <w:pPr>
        <w:spacing w:line="280" w:lineRule="atLeast"/>
      </w:pPr>
    </w:p>
    <w:p w14:paraId="20931E8D" w14:textId="378BDF95" w:rsidR="003231E5" w:rsidRPr="0053377D" w:rsidRDefault="003231E5" w:rsidP="003231E5">
      <w:pPr>
        <w:spacing w:line="280" w:lineRule="atLeast"/>
      </w:pPr>
      <w:r w:rsidRPr="0053377D">
        <w:t xml:space="preserve">Kleur: </w:t>
      </w:r>
      <w:r w:rsidR="00310529">
        <w:t xml:space="preserve">bij voorkeur </w:t>
      </w:r>
      <w:r w:rsidR="00C52236" w:rsidRPr="0053377D">
        <w:t>zwart/antraciet</w:t>
      </w:r>
      <w:r w:rsidR="00310529">
        <w:t>, anders donker</w:t>
      </w:r>
    </w:p>
    <w:p w14:paraId="36A3826A" w14:textId="03E5C3BF" w:rsidR="00393CCC" w:rsidRPr="00FA7273" w:rsidRDefault="00393CCC" w:rsidP="00242408">
      <w:pPr>
        <w:spacing w:line="280" w:lineRule="atLeast"/>
        <w:rPr>
          <w:color w:val="FF0000"/>
        </w:rPr>
      </w:pPr>
    </w:p>
    <w:bookmarkEnd w:id="63"/>
    <w:bookmarkEnd w:id="64"/>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65" w:name="_Toc265568445"/>
      <w:bookmarkStart w:id="66" w:name="_Toc266195583"/>
      <w:bookmarkStart w:id="67" w:name="_Toc496599879"/>
      <w:r>
        <w:t xml:space="preserve">Etikettering </w:t>
      </w:r>
      <w:r w:rsidR="00A13942">
        <w:t>en v</w:t>
      </w:r>
      <w:r w:rsidR="000C31A8">
        <w:t>erpakking</w:t>
      </w:r>
      <w:bookmarkEnd w:id="57"/>
      <w:bookmarkEnd w:id="58"/>
      <w:bookmarkEnd w:id="59"/>
      <w:bookmarkEnd w:id="60"/>
      <w:bookmarkEnd w:id="65"/>
      <w:bookmarkEnd w:id="66"/>
      <w:bookmarkEnd w:id="67"/>
    </w:p>
    <w:p w14:paraId="547361B1" w14:textId="77777777" w:rsidR="00F84A7B" w:rsidRDefault="00F84A7B" w:rsidP="00DE7902">
      <w:pPr>
        <w:pStyle w:val="Kop3"/>
        <w:rPr>
          <w:b/>
          <w:i/>
          <w:sz w:val="18"/>
          <w:szCs w:val="18"/>
        </w:rPr>
      </w:pPr>
      <w:bookmarkStart w:id="68" w:name="_Toc248574602"/>
      <w:bookmarkStart w:id="69" w:name="_Toc257118192"/>
      <w:bookmarkStart w:id="70" w:name="_Toc257637084"/>
      <w:bookmarkStart w:id="71" w:name="_Toc265568446"/>
      <w:bookmarkStart w:id="72" w:name="_Toc266195584"/>
      <w:bookmarkStart w:id="73" w:name="_Toc297192554"/>
      <w:bookmarkStart w:id="74" w:name="_Toc491087031"/>
      <w:bookmarkStart w:id="75"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68"/>
      <w:bookmarkEnd w:id="69"/>
      <w:bookmarkEnd w:id="70"/>
      <w:bookmarkEnd w:id="71"/>
      <w:bookmarkEnd w:id="72"/>
      <w:bookmarkEnd w:id="73"/>
      <w:bookmarkEnd w:id="74"/>
      <w:bookmarkEnd w:id="75"/>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76" w:name="_Toc248574603"/>
      <w:bookmarkStart w:id="77" w:name="_Toc257118193"/>
      <w:bookmarkStart w:id="78" w:name="_Toc257637085"/>
      <w:bookmarkStart w:id="79" w:name="_Toc265568447"/>
      <w:bookmarkStart w:id="80" w:name="_Toc266195585"/>
      <w:bookmarkStart w:id="81" w:name="_Toc297192555"/>
      <w:bookmarkStart w:id="82" w:name="_Toc491087032"/>
      <w:bookmarkStart w:id="83"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76"/>
      <w:bookmarkEnd w:id="77"/>
      <w:bookmarkEnd w:id="78"/>
      <w:bookmarkEnd w:id="79"/>
      <w:bookmarkEnd w:id="80"/>
      <w:bookmarkEnd w:id="81"/>
      <w:bookmarkEnd w:id="82"/>
      <w:bookmarkEnd w:id="83"/>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84" w:name="_Toc58050059"/>
      <w:bookmarkEnd w:id="8"/>
      <w:r w:rsidR="00240EB2">
        <w:rPr>
          <w:szCs w:val="18"/>
          <w:lang w:val="nl-NL"/>
        </w:rPr>
        <w:t>l.</w:t>
      </w:r>
      <w:bookmarkEnd w:id="84"/>
    </w:p>
    <w:sectPr w:rsidR="00467ADF" w:rsidRPr="00A8477A"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1C3015" w14:textId="77777777" w:rsidR="008F694A" w:rsidRDefault="008F694A">
      <w:r>
        <w:separator/>
      </w:r>
    </w:p>
  </w:endnote>
  <w:endnote w:type="continuationSeparator" w:id="0">
    <w:p w14:paraId="0F8EE300" w14:textId="77777777" w:rsidR="008F694A" w:rsidRDefault="008F6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F7D74" w14:textId="77777777" w:rsidR="008F694A" w:rsidRDefault="008F694A">
      <w:r>
        <w:separator/>
      </w:r>
    </w:p>
  </w:footnote>
  <w:footnote w:type="continuationSeparator" w:id="0">
    <w:p w14:paraId="47896965" w14:textId="77777777" w:rsidR="008F694A" w:rsidRDefault="008F6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w:t>
    </w:r>
    <w:proofErr w:type="gramStart"/>
    <w:r>
      <w:t>bedrijf /</w:t>
    </w:r>
    <w:proofErr w:type="gramEnd"/>
    <w:r>
      <w:t xml:space="preserve">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06C1AD89" w:rsidR="007B5ABB" w:rsidRDefault="007B5ABB">
    <w:pPr>
      <w:pStyle w:val="Headertext"/>
    </w:pPr>
    <w:r>
      <w:tab/>
    </w:r>
    <w:r w:rsidR="009E767F">
      <w:t>PVE-nummer</w:t>
    </w:r>
    <w:r w:rsidR="009E767F">
      <w:tab/>
      <w:t xml:space="preserve">: Annex </w:t>
    </w:r>
    <w:r w:rsidR="00881791">
      <w:t>2</w:t>
    </w:r>
    <w:r w:rsidR="00280E19">
      <w:t>1</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E769F"/>
    <w:multiLevelType w:val="hybridMultilevel"/>
    <w:tmpl w:val="9F3642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1C5805AB"/>
    <w:multiLevelType w:val="hybridMultilevel"/>
    <w:tmpl w:val="61044F5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2"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5"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6"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7" w15:restartNumberingAfterBreak="0">
    <w:nsid w:val="3EFE44E9"/>
    <w:multiLevelType w:val="hybridMultilevel"/>
    <w:tmpl w:val="D0DC13E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40037AA8"/>
    <w:multiLevelType w:val="hybridMultilevel"/>
    <w:tmpl w:val="ADA654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B">
      <w:start w:val="1"/>
      <w:numFmt w:val="bullet"/>
      <w:lvlText w:val=""/>
      <w:lvlJc w:val="left"/>
      <w:pPr>
        <w:ind w:left="2520" w:hanging="360"/>
      </w:pPr>
      <w:rPr>
        <w:rFonts w:ascii="Wingdings" w:hAnsi="Wingdings"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21"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AC6C1D"/>
    <w:multiLevelType w:val="hybridMultilevel"/>
    <w:tmpl w:val="2572D6A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3"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4"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8"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2"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CCF0B43"/>
    <w:multiLevelType w:val="hybridMultilevel"/>
    <w:tmpl w:val="91C0D84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17563A"/>
    <w:multiLevelType w:val="hybridMultilevel"/>
    <w:tmpl w:val="52C0FA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40" w15:restartNumberingAfterBreak="0">
    <w:nsid w:val="79662196"/>
    <w:multiLevelType w:val="hybridMultilevel"/>
    <w:tmpl w:val="4252D8D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5"/>
  </w:num>
  <w:num w:numId="3">
    <w:abstractNumId w:val="1"/>
  </w:num>
  <w:num w:numId="4">
    <w:abstractNumId w:val="14"/>
  </w:num>
  <w:num w:numId="5">
    <w:abstractNumId w:val="38"/>
  </w:num>
  <w:num w:numId="6">
    <w:abstractNumId w:val="16"/>
  </w:num>
  <w:num w:numId="7">
    <w:abstractNumId w:val="6"/>
  </w:num>
  <w:num w:numId="8">
    <w:abstractNumId w:val="43"/>
  </w:num>
  <w:num w:numId="9">
    <w:abstractNumId w:val="31"/>
  </w:num>
  <w:num w:numId="10">
    <w:abstractNumId w:val="20"/>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8"/>
  </w:num>
  <w:num w:numId="13">
    <w:abstractNumId w:val="8"/>
  </w:num>
  <w:num w:numId="14">
    <w:abstractNumId w:val="39"/>
  </w:num>
  <w:num w:numId="15">
    <w:abstractNumId w:val="0"/>
  </w:num>
  <w:num w:numId="16">
    <w:abstractNumId w:val="19"/>
  </w:num>
  <w:num w:numId="17">
    <w:abstractNumId w:val="41"/>
  </w:num>
  <w:num w:numId="18">
    <w:abstractNumId w:val="37"/>
  </w:num>
  <w:num w:numId="19">
    <w:abstractNumId w:val="27"/>
  </w:num>
  <w:num w:numId="20">
    <w:abstractNumId w:val="11"/>
  </w:num>
  <w:num w:numId="21">
    <w:abstractNumId w:val="21"/>
  </w:num>
  <w:num w:numId="22">
    <w:abstractNumId w:val="28"/>
  </w:num>
  <w:num w:numId="23">
    <w:abstractNumId w:val="2"/>
  </w:num>
  <w:num w:numId="24">
    <w:abstractNumId w:val="35"/>
  </w:num>
  <w:num w:numId="25">
    <w:abstractNumId w:val="12"/>
  </w:num>
  <w:num w:numId="26">
    <w:abstractNumId w:val="24"/>
  </w:num>
  <w:num w:numId="27">
    <w:abstractNumId w:val="13"/>
  </w:num>
  <w:num w:numId="28">
    <w:abstractNumId w:val="5"/>
  </w:num>
  <w:num w:numId="29">
    <w:abstractNumId w:val="26"/>
  </w:num>
  <w:num w:numId="30">
    <w:abstractNumId w:val="4"/>
  </w:num>
  <w:num w:numId="31">
    <w:abstractNumId w:val="29"/>
  </w:num>
  <w:num w:numId="32">
    <w:abstractNumId w:val="30"/>
  </w:num>
  <w:num w:numId="33">
    <w:abstractNumId w:val="25"/>
  </w:num>
  <w:num w:numId="34">
    <w:abstractNumId w:val="42"/>
  </w:num>
  <w:num w:numId="35">
    <w:abstractNumId w:val="34"/>
  </w:num>
  <w:num w:numId="36">
    <w:abstractNumId w:val="10"/>
  </w:num>
  <w:num w:numId="37">
    <w:abstractNumId w:val="23"/>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2"/>
  </w:num>
  <w:num w:numId="42">
    <w:abstractNumId w:val="18"/>
  </w:num>
  <w:num w:numId="43">
    <w:abstractNumId w:val="3"/>
  </w:num>
  <w:num w:numId="44">
    <w:abstractNumId w:val="32"/>
  </w:num>
  <w:num w:numId="45">
    <w:abstractNumId w:val="36"/>
  </w:num>
  <w:num w:numId="46">
    <w:abstractNumId w:val="9"/>
  </w:num>
  <w:num w:numId="47">
    <w:abstractNumId w:val="17"/>
  </w:num>
  <w:num w:numId="48">
    <w:abstractNumId w:val="33"/>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2A06"/>
    <w:rsid w:val="00003B5B"/>
    <w:rsid w:val="00004CEA"/>
    <w:rsid w:val="00005770"/>
    <w:rsid w:val="0001065D"/>
    <w:rsid w:val="0001339F"/>
    <w:rsid w:val="00027E13"/>
    <w:rsid w:val="000314E2"/>
    <w:rsid w:val="00036F6A"/>
    <w:rsid w:val="000469A3"/>
    <w:rsid w:val="00053064"/>
    <w:rsid w:val="00053C15"/>
    <w:rsid w:val="00054A68"/>
    <w:rsid w:val="00055BB4"/>
    <w:rsid w:val="0006104B"/>
    <w:rsid w:val="000673D5"/>
    <w:rsid w:val="00067B07"/>
    <w:rsid w:val="000701F8"/>
    <w:rsid w:val="00070FEA"/>
    <w:rsid w:val="0007129B"/>
    <w:rsid w:val="000713C2"/>
    <w:rsid w:val="00074684"/>
    <w:rsid w:val="00075925"/>
    <w:rsid w:val="000768BE"/>
    <w:rsid w:val="00086484"/>
    <w:rsid w:val="00090EFF"/>
    <w:rsid w:val="000924CC"/>
    <w:rsid w:val="000938CB"/>
    <w:rsid w:val="00094477"/>
    <w:rsid w:val="000949EC"/>
    <w:rsid w:val="000978D6"/>
    <w:rsid w:val="000A2869"/>
    <w:rsid w:val="000A3CC5"/>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AC7"/>
    <w:rsid w:val="000E6E98"/>
    <w:rsid w:val="000F2214"/>
    <w:rsid w:val="000F2D9E"/>
    <w:rsid w:val="000F514C"/>
    <w:rsid w:val="001014A0"/>
    <w:rsid w:val="001014C9"/>
    <w:rsid w:val="00101646"/>
    <w:rsid w:val="001019CA"/>
    <w:rsid w:val="00103DE7"/>
    <w:rsid w:val="00106644"/>
    <w:rsid w:val="001121D6"/>
    <w:rsid w:val="0011252C"/>
    <w:rsid w:val="00115F49"/>
    <w:rsid w:val="00116D51"/>
    <w:rsid w:val="0012001F"/>
    <w:rsid w:val="0012425D"/>
    <w:rsid w:val="0012713D"/>
    <w:rsid w:val="0012744A"/>
    <w:rsid w:val="00127901"/>
    <w:rsid w:val="00131DAE"/>
    <w:rsid w:val="0013424B"/>
    <w:rsid w:val="001352B0"/>
    <w:rsid w:val="001353BE"/>
    <w:rsid w:val="00140C86"/>
    <w:rsid w:val="00141377"/>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44"/>
    <w:rsid w:val="001813EA"/>
    <w:rsid w:val="00183B08"/>
    <w:rsid w:val="00183F3B"/>
    <w:rsid w:val="00185B9D"/>
    <w:rsid w:val="001919D7"/>
    <w:rsid w:val="001923A9"/>
    <w:rsid w:val="001A0F23"/>
    <w:rsid w:val="001A17C5"/>
    <w:rsid w:val="001A240E"/>
    <w:rsid w:val="001A43B3"/>
    <w:rsid w:val="001A46CA"/>
    <w:rsid w:val="001B2F36"/>
    <w:rsid w:val="001B75BB"/>
    <w:rsid w:val="001C0CBB"/>
    <w:rsid w:val="001C1977"/>
    <w:rsid w:val="001C2593"/>
    <w:rsid w:val="001C319C"/>
    <w:rsid w:val="001C5A12"/>
    <w:rsid w:val="001C6A98"/>
    <w:rsid w:val="001C6B91"/>
    <w:rsid w:val="001C6F85"/>
    <w:rsid w:val="001C7A23"/>
    <w:rsid w:val="001D1055"/>
    <w:rsid w:val="001D4FEF"/>
    <w:rsid w:val="001D5AE2"/>
    <w:rsid w:val="001E0920"/>
    <w:rsid w:val="001E3E4F"/>
    <w:rsid w:val="001F0BBF"/>
    <w:rsid w:val="001F0FEE"/>
    <w:rsid w:val="001F1F63"/>
    <w:rsid w:val="001F27C7"/>
    <w:rsid w:val="001F2AD3"/>
    <w:rsid w:val="001F52A1"/>
    <w:rsid w:val="00201507"/>
    <w:rsid w:val="002022C3"/>
    <w:rsid w:val="00202B16"/>
    <w:rsid w:val="0020313B"/>
    <w:rsid w:val="002055A2"/>
    <w:rsid w:val="00205AC5"/>
    <w:rsid w:val="00210450"/>
    <w:rsid w:val="002106DD"/>
    <w:rsid w:val="0021472B"/>
    <w:rsid w:val="00214732"/>
    <w:rsid w:val="00216606"/>
    <w:rsid w:val="00224B29"/>
    <w:rsid w:val="00231929"/>
    <w:rsid w:val="002324BA"/>
    <w:rsid w:val="00232CB7"/>
    <w:rsid w:val="002339B1"/>
    <w:rsid w:val="00233C46"/>
    <w:rsid w:val="00236168"/>
    <w:rsid w:val="002363FE"/>
    <w:rsid w:val="00237852"/>
    <w:rsid w:val="00240EB2"/>
    <w:rsid w:val="00240FCA"/>
    <w:rsid w:val="00242408"/>
    <w:rsid w:val="00244947"/>
    <w:rsid w:val="00246868"/>
    <w:rsid w:val="00251579"/>
    <w:rsid w:val="002518F5"/>
    <w:rsid w:val="00253C92"/>
    <w:rsid w:val="00255E3D"/>
    <w:rsid w:val="002636A8"/>
    <w:rsid w:val="0026452D"/>
    <w:rsid w:val="00264EB8"/>
    <w:rsid w:val="00267518"/>
    <w:rsid w:val="00267E68"/>
    <w:rsid w:val="002722ED"/>
    <w:rsid w:val="00272CAE"/>
    <w:rsid w:val="002763A8"/>
    <w:rsid w:val="00280C8F"/>
    <w:rsid w:val="00280E19"/>
    <w:rsid w:val="00282146"/>
    <w:rsid w:val="0028268F"/>
    <w:rsid w:val="00284694"/>
    <w:rsid w:val="00286338"/>
    <w:rsid w:val="002865CB"/>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22A5"/>
    <w:rsid w:val="002D3553"/>
    <w:rsid w:val="002D4A3E"/>
    <w:rsid w:val="002D4EC1"/>
    <w:rsid w:val="002D72B2"/>
    <w:rsid w:val="002D75B0"/>
    <w:rsid w:val="002E3D34"/>
    <w:rsid w:val="002E4B1C"/>
    <w:rsid w:val="002E68F0"/>
    <w:rsid w:val="002E6911"/>
    <w:rsid w:val="002F0E23"/>
    <w:rsid w:val="002F4FBB"/>
    <w:rsid w:val="002F71BC"/>
    <w:rsid w:val="003000A9"/>
    <w:rsid w:val="003000D7"/>
    <w:rsid w:val="00303A05"/>
    <w:rsid w:val="003053DE"/>
    <w:rsid w:val="00305E01"/>
    <w:rsid w:val="003061E4"/>
    <w:rsid w:val="00310529"/>
    <w:rsid w:val="00310B7B"/>
    <w:rsid w:val="00310FBB"/>
    <w:rsid w:val="00311650"/>
    <w:rsid w:val="0031189F"/>
    <w:rsid w:val="00312461"/>
    <w:rsid w:val="00313494"/>
    <w:rsid w:val="00316305"/>
    <w:rsid w:val="00316685"/>
    <w:rsid w:val="003231E5"/>
    <w:rsid w:val="00330BEE"/>
    <w:rsid w:val="00331C79"/>
    <w:rsid w:val="003323EB"/>
    <w:rsid w:val="00332D3C"/>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629C"/>
    <w:rsid w:val="00386433"/>
    <w:rsid w:val="00390551"/>
    <w:rsid w:val="00392EBB"/>
    <w:rsid w:val="003937DC"/>
    <w:rsid w:val="00393A7D"/>
    <w:rsid w:val="00393CCC"/>
    <w:rsid w:val="00394452"/>
    <w:rsid w:val="003967FA"/>
    <w:rsid w:val="003A0A3E"/>
    <w:rsid w:val="003A1D5A"/>
    <w:rsid w:val="003A217C"/>
    <w:rsid w:val="003A29D9"/>
    <w:rsid w:val="003A3CA8"/>
    <w:rsid w:val="003A4632"/>
    <w:rsid w:val="003A5E24"/>
    <w:rsid w:val="003A6F01"/>
    <w:rsid w:val="003A7E48"/>
    <w:rsid w:val="003B16C9"/>
    <w:rsid w:val="003B1B4F"/>
    <w:rsid w:val="003C10B3"/>
    <w:rsid w:val="003D232F"/>
    <w:rsid w:val="003E615E"/>
    <w:rsid w:val="003F11FC"/>
    <w:rsid w:val="003F12D1"/>
    <w:rsid w:val="003F2D42"/>
    <w:rsid w:val="003F335F"/>
    <w:rsid w:val="003F49C4"/>
    <w:rsid w:val="003F6356"/>
    <w:rsid w:val="00400350"/>
    <w:rsid w:val="00400856"/>
    <w:rsid w:val="004054E3"/>
    <w:rsid w:val="0041156B"/>
    <w:rsid w:val="0041173F"/>
    <w:rsid w:val="00415FBC"/>
    <w:rsid w:val="00416E43"/>
    <w:rsid w:val="00425428"/>
    <w:rsid w:val="0043302F"/>
    <w:rsid w:val="004337D5"/>
    <w:rsid w:val="00435DC6"/>
    <w:rsid w:val="0043657C"/>
    <w:rsid w:val="00451675"/>
    <w:rsid w:val="00453A00"/>
    <w:rsid w:val="00454E1A"/>
    <w:rsid w:val="00462705"/>
    <w:rsid w:val="00462809"/>
    <w:rsid w:val="00467ADF"/>
    <w:rsid w:val="00472E09"/>
    <w:rsid w:val="004749C6"/>
    <w:rsid w:val="00474DC1"/>
    <w:rsid w:val="00475202"/>
    <w:rsid w:val="00477C34"/>
    <w:rsid w:val="00481431"/>
    <w:rsid w:val="0048328C"/>
    <w:rsid w:val="004836C3"/>
    <w:rsid w:val="004840E8"/>
    <w:rsid w:val="004867CE"/>
    <w:rsid w:val="004874E1"/>
    <w:rsid w:val="00491D08"/>
    <w:rsid w:val="004920C1"/>
    <w:rsid w:val="0049234D"/>
    <w:rsid w:val="00492912"/>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258D"/>
    <w:rsid w:val="004C4A07"/>
    <w:rsid w:val="004D3391"/>
    <w:rsid w:val="004D4B43"/>
    <w:rsid w:val="004D51F9"/>
    <w:rsid w:val="004D57A6"/>
    <w:rsid w:val="004E0703"/>
    <w:rsid w:val="004E1498"/>
    <w:rsid w:val="004E3684"/>
    <w:rsid w:val="004E5332"/>
    <w:rsid w:val="004F0788"/>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AEB"/>
    <w:rsid w:val="00521C58"/>
    <w:rsid w:val="0052354F"/>
    <w:rsid w:val="00526C15"/>
    <w:rsid w:val="00526CBD"/>
    <w:rsid w:val="005316A5"/>
    <w:rsid w:val="00531E5D"/>
    <w:rsid w:val="0053377D"/>
    <w:rsid w:val="00536767"/>
    <w:rsid w:val="00536E08"/>
    <w:rsid w:val="00540110"/>
    <w:rsid w:val="005406F2"/>
    <w:rsid w:val="0054181F"/>
    <w:rsid w:val="00542526"/>
    <w:rsid w:val="005452AC"/>
    <w:rsid w:val="00546683"/>
    <w:rsid w:val="00550DA1"/>
    <w:rsid w:val="0055117F"/>
    <w:rsid w:val="005515C2"/>
    <w:rsid w:val="005517A9"/>
    <w:rsid w:val="0055635F"/>
    <w:rsid w:val="00557401"/>
    <w:rsid w:val="00560ABA"/>
    <w:rsid w:val="005632D1"/>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B0181"/>
    <w:rsid w:val="005B1660"/>
    <w:rsid w:val="005B4D4B"/>
    <w:rsid w:val="005B636D"/>
    <w:rsid w:val="005C1222"/>
    <w:rsid w:val="005C1996"/>
    <w:rsid w:val="005C3966"/>
    <w:rsid w:val="005C3E8D"/>
    <w:rsid w:val="005C6B06"/>
    <w:rsid w:val="005D19F3"/>
    <w:rsid w:val="005D3A60"/>
    <w:rsid w:val="005D3C71"/>
    <w:rsid w:val="005D78F8"/>
    <w:rsid w:val="005E1F39"/>
    <w:rsid w:val="005E3124"/>
    <w:rsid w:val="005F644A"/>
    <w:rsid w:val="0060167A"/>
    <w:rsid w:val="00601712"/>
    <w:rsid w:val="00602755"/>
    <w:rsid w:val="00602D84"/>
    <w:rsid w:val="006044B1"/>
    <w:rsid w:val="00604A18"/>
    <w:rsid w:val="006076C3"/>
    <w:rsid w:val="00607F15"/>
    <w:rsid w:val="00615088"/>
    <w:rsid w:val="00626953"/>
    <w:rsid w:val="00627341"/>
    <w:rsid w:val="00627641"/>
    <w:rsid w:val="00630ACA"/>
    <w:rsid w:val="006323EB"/>
    <w:rsid w:val="00633504"/>
    <w:rsid w:val="0063781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2828"/>
    <w:rsid w:val="00683711"/>
    <w:rsid w:val="00683B1A"/>
    <w:rsid w:val="00686275"/>
    <w:rsid w:val="00693F08"/>
    <w:rsid w:val="00694515"/>
    <w:rsid w:val="006A61CD"/>
    <w:rsid w:val="006A7877"/>
    <w:rsid w:val="006B0D20"/>
    <w:rsid w:val="006C4C86"/>
    <w:rsid w:val="006C50D3"/>
    <w:rsid w:val="006D096A"/>
    <w:rsid w:val="006D0EBF"/>
    <w:rsid w:val="006D2FC1"/>
    <w:rsid w:val="006D3485"/>
    <w:rsid w:val="006E0782"/>
    <w:rsid w:val="006E1235"/>
    <w:rsid w:val="006E23A6"/>
    <w:rsid w:val="006E2723"/>
    <w:rsid w:val="006E34D9"/>
    <w:rsid w:val="006E6953"/>
    <w:rsid w:val="006F0771"/>
    <w:rsid w:val="006F154A"/>
    <w:rsid w:val="006F313C"/>
    <w:rsid w:val="006F390E"/>
    <w:rsid w:val="006F56DE"/>
    <w:rsid w:val="0070153D"/>
    <w:rsid w:val="00706F50"/>
    <w:rsid w:val="00710C36"/>
    <w:rsid w:val="00710DC6"/>
    <w:rsid w:val="00711CD2"/>
    <w:rsid w:val="007143D8"/>
    <w:rsid w:val="007146B0"/>
    <w:rsid w:val="00715132"/>
    <w:rsid w:val="007162EC"/>
    <w:rsid w:val="00717F6F"/>
    <w:rsid w:val="007227D0"/>
    <w:rsid w:val="007279F7"/>
    <w:rsid w:val="00730CEF"/>
    <w:rsid w:val="00730F3A"/>
    <w:rsid w:val="007332EA"/>
    <w:rsid w:val="0073369E"/>
    <w:rsid w:val="00734E35"/>
    <w:rsid w:val="007355A1"/>
    <w:rsid w:val="007365B2"/>
    <w:rsid w:val="00740A28"/>
    <w:rsid w:val="00741534"/>
    <w:rsid w:val="00743409"/>
    <w:rsid w:val="007447B2"/>
    <w:rsid w:val="00744F8E"/>
    <w:rsid w:val="0075156D"/>
    <w:rsid w:val="00752CDB"/>
    <w:rsid w:val="00756CB1"/>
    <w:rsid w:val="00757946"/>
    <w:rsid w:val="007617D3"/>
    <w:rsid w:val="00766C55"/>
    <w:rsid w:val="00767980"/>
    <w:rsid w:val="00771A39"/>
    <w:rsid w:val="00774A6A"/>
    <w:rsid w:val="007772F0"/>
    <w:rsid w:val="00784C4A"/>
    <w:rsid w:val="00785531"/>
    <w:rsid w:val="0078554B"/>
    <w:rsid w:val="00786F7E"/>
    <w:rsid w:val="007904EA"/>
    <w:rsid w:val="007913B3"/>
    <w:rsid w:val="00791C12"/>
    <w:rsid w:val="00792E6C"/>
    <w:rsid w:val="007956E9"/>
    <w:rsid w:val="00797DA0"/>
    <w:rsid w:val="007A0B66"/>
    <w:rsid w:val="007A18F0"/>
    <w:rsid w:val="007A3E52"/>
    <w:rsid w:val="007A592E"/>
    <w:rsid w:val="007A5F51"/>
    <w:rsid w:val="007B0346"/>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16E"/>
    <w:rsid w:val="00815ED4"/>
    <w:rsid w:val="008175C0"/>
    <w:rsid w:val="00821D12"/>
    <w:rsid w:val="008279B8"/>
    <w:rsid w:val="008302E6"/>
    <w:rsid w:val="00836D22"/>
    <w:rsid w:val="0083798B"/>
    <w:rsid w:val="008411F7"/>
    <w:rsid w:val="00843CEB"/>
    <w:rsid w:val="00843F20"/>
    <w:rsid w:val="0085394E"/>
    <w:rsid w:val="008567F8"/>
    <w:rsid w:val="008568B4"/>
    <w:rsid w:val="00856F05"/>
    <w:rsid w:val="00857D27"/>
    <w:rsid w:val="00861611"/>
    <w:rsid w:val="00864E1E"/>
    <w:rsid w:val="0086602B"/>
    <w:rsid w:val="00866F97"/>
    <w:rsid w:val="00867FCC"/>
    <w:rsid w:val="008703AE"/>
    <w:rsid w:val="00873A83"/>
    <w:rsid w:val="00876326"/>
    <w:rsid w:val="008769A4"/>
    <w:rsid w:val="00881575"/>
    <w:rsid w:val="00881678"/>
    <w:rsid w:val="00881705"/>
    <w:rsid w:val="00881791"/>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85B"/>
    <w:rsid w:val="008B377F"/>
    <w:rsid w:val="008B3C87"/>
    <w:rsid w:val="008B47CB"/>
    <w:rsid w:val="008B4965"/>
    <w:rsid w:val="008B704F"/>
    <w:rsid w:val="008C3CD9"/>
    <w:rsid w:val="008C4DCC"/>
    <w:rsid w:val="008D1FF0"/>
    <w:rsid w:val="008D3FA6"/>
    <w:rsid w:val="008E477A"/>
    <w:rsid w:val="008E5037"/>
    <w:rsid w:val="008E66FF"/>
    <w:rsid w:val="008E7632"/>
    <w:rsid w:val="008E79CF"/>
    <w:rsid w:val="008E7C20"/>
    <w:rsid w:val="008F003B"/>
    <w:rsid w:val="008F145E"/>
    <w:rsid w:val="008F1F25"/>
    <w:rsid w:val="008F49DE"/>
    <w:rsid w:val="008F505B"/>
    <w:rsid w:val="008F694A"/>
    <w:rsid w:val="008F7CBD"/>
    <w:rsid w:val="008F7F7D"/>
    <w:rsid w:val="00903C1C"/>
    <w:rsid w:val="00907548"/>
    <w:rsid w:val="0091022E"/>
    <w:rsid w:val="00913E9F"/>
    <w:rsid w:val="00914575"/>
    <w:rsid w:val="00920229"/>
    <w:rsid w:val="0092480B"/>
    <w:rsid w:val="0092596C"/>
    <w:rsid w:val="00926A5D"/>
    <w:rsid w:val="009303DB"/>
    <w:rsid w:val="00931FF1"/>
    <w:rsid w:val="0093316C"/>
    <w:rsid w:val="009337F6"/>
    <w:rsid w:val="0093441F"/>
    <w:rsid w:val="00934536"/>
    <w:rsid w:val="009348BD"/>
    <w:rsid w:val="009373F9"/>
    <w:rsid w:val="00942328"/>
    <w:rsid w:val="0094588A"/>
    <w:rsid w:val="00945A79"/>
    <w:rsid w:val="00946A96"/>
    <w:rsid w:val="00947D07"/>
    <w:rsid w:val="009535EE"/>
    <w:rsid w:val="00956E50"/>
    <w:rsid w:val="0095705D"/>
    <w:rsid w:val="00960D08"/>
    <w:rsid w:val="009618B1"/>
    <w:rsid w:val="0096212C"/>
    <w:rsid w:val="0096342D"/>
    <w:rsid w:val="00963A01"/>
    <w:rsid w:val="009662E3"/>
    <w:rsid w:val="00973596"/>
    <w:rsid w:val="00980317"/>
    <w:rsid w:val="00980A6C"/>
    <w:rsid w:val="00981AFB"/>
    <w:rsid w:val="00985ACB"/>
    <w:rsid w:val="0099242F"/>
    <w:rsid w:val="009A3349"/>
    <w:rsid w:val="009B45BF"/>
    <w:rsid w:val="009B6337"/>
    <w:rsid w:val="009B64D2"/>
    <w:rsid w:val="009C04B4"/>
    <w:rsid w:val="009D6E89"/>
    <w:rsid w:val="009E194D"/>
    <w:rsid w:val="009E3250"/>
    <w:rsid w:val="009E3AF1"/>
    <w:rsid w:val="009E4931"/>
    <w:rsid w:val="009E6294"/>
    <w:rsid w:val="009E6B89"/>
    <w:rsid w:val="009E767F"/>
    <w:rsid w:val="009F237A"/>
    <w:rsid w:val="009F2562"/>
    <w:rsid w:val="009F439E"/>
    <w:rsid w:val="00A01862"/>
    <w:rsid w:val="00A03F77"/>
    <w:rsid w:val="00A0496D"/>
    <w:rsid w:val="00A10EB2"/>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548CC"/>
    <w:rsid w:val="00A64544"/>
    <w:rsid w:val="00A64C6E"/>
    <w:rsid w:val="00A66835"/>
    <w:rsid w:val="00A6788E"/>
    <w:rsid w:val="00A67C28"/>
    <w:rsid w:val="00A72AE1"/>
    <w:rsid w:val="00A72E90"/>
    <w:rsid w:val="00A77300"/>
    <w:rsid w:val="00A77C5E"/>
    <w:rsid w:val="00A80291"/>
    <w:rsid w:val="00A81B1F"/>
    <w:rsid w:val="00A8477A"/>
    <w:rsid w:val="00A87858"/>
    <w:rsid w:val="00A904B2"/>
    <w:rsid w:val="00A915DE"/>
    <w:rsid w:val="00A9739B"/>
    <w:rsid w:val="00AA19AA"/>
    <w:rsid w:val="00AA2769"/>
    <w:rsid w:val="00AA4929"/>
    <w:rsid w:val="00AB1FE3"/>
    <w:rsid w:val="00AB3DDA"/>
    <w:rsid w:val="00AB655A"/>
    <w:rsid w:val="00AB7C80"/>
    <w:rsid w:val="00AC071A"/>
    <w:rsid w:val="00AC0AD6"/>
    <w:rsid w:val="00AC1D1D"/>
    <w:rsid w:val="00AC64A1"/>
    <w:rsid w:val="00AC7CEE"/>
    <w:rsid w:val="00AD0113"/>
    <w:rsid w:val="00AD438C"/>
    <w:rsid w:val="00AD4DF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315C"/>
    <w:rsid w:val="00B444B6"/>
    <w:rsid w:val="00B4514E"/>
    <w:rsid w:val="00B45340"/>
    <w:rsid w:val="00B46349"/>
    <w:rsid w:val="00B47482"/>
    <w:rsid w:val="00B50C13"/>
    <w:rsid w:val="00B52350"/>
    <w:rsid w:val="00B56731"/>
    <w:rsid w:val="00B63F4A"/>
    <w:rsid w:val="00B65868"/>
    <w:rsid w:val="00B72F26"/>
    <w:rsid w:val="00B800AA"/>
    <w:rsid w:val="00B81FAF"/>
    <w:rsid w:val="00B84706"/>
    <w:rsid w:val="00B852A5"/>
    <w:rsid w:val="00B943C1"/>
    <w:rsid w:val="00B961B1"/>
    <w:rsid w:val="00B97D96"/>
    <w:rsid w:val="00BA36D8"/>
    <w:rsid w:val="00BA4013"/>
    <w:rsid w:val="00BA45FB"/>
    <w:rsid w:val="00BA60E7"/>
    <w:rsid w:val="00BB1139"/>
    <w:rsid w:val="00BB59BB"/>
    <w:rsid w:val="00BC28DC"/>
    <w:rsid w:val="00BC4949"/>
    <w:rsid w:val="00BD0A9A"/>
    <w:rsid w:val="00BD22D4"/>
    <w:rsid w:val="00BD31FF"/>
    <w:rsid w:val="00BD76C0"/>
    <w:rsid w:val="00BE1AA4"/>
    <w:rsid w:val="00BE2121"/>
    <w:rsid w:val="00BE24FE"/>
    <w:rsid w:val="00BE260E"/>
    <w:rsid w:val="00BE53BE"/>
    <w:rsid w:val="00BF02A6"/>
    <w:rsid w:val="00BF719D"/>
    <w:rsid w:val="00C00B49"/>
    <w:rsid w:val="00C06B96"/>
    <w:rsid w:val="00C15FA4"/>
    <w:rsid w:val="00C21F50"/>
    <w:rsid w:val="00C22CA4"/>
    <w:rsid w:val="00C246DF"/>
    <w:rsid w:val="00C24AC1"/>
    <w:rsid w:val="00C267B6"/>
    <w:rsid w:val="00C30427"/>
    <w:rsid w:val="00C33A71"/>
    <w:rsid w:val="00C34595"/>
    <w:rsid w:val="00C3668D"/>
    <w:rsid w:val="00C40083"/>
    <w:rsid w:val="00C41ECC"/>
    <w:rsid w:val="00C45B2C"/>
    <w:rsid w:val="00C50A0A"/>
    <w:rsid w:val="00C52236"/>
    <w:rsid w:val="00C54101"/>
    <w:rsid w:val="00C550A2"/>
    <w:rsid w:val="00C5609F"/>
    <w:rsid w:val="00C61283"/>
    <w:rsid w:val="00C61C7B"/>
    <w:rsid w:val="00C62692"/>
    <w:rsid w:val="00C65D0A"/>
    <w:rsid w:val="00C71E0C"/>
    <w:rsid w:val="00C747A0"/>
    <w:rsid w:val="00C759D9"/>
    <w:rsid w:val="00C763A6"/>
    <w:rsid w:val="00C832CB"/>
    <w:rsid w:val="00C833FF"/>
    <w:rsid w:val="00C84B7B"/>
    <w:rsid w:val="00C850DB"/>
    <w:rsid w:val="00C854AB"/>
    <w:rsid w:val="00C870FD"/>
    <w:rsid w:val="00C923FF"/>
    <w:rsid w:val="00C929EB"/>
    <w:rsid w:val="00CA1B04"/>
    <w:rsid w:val="00CA2494"/>
    <w:rsid w:val="00CA49BF"/>
    <w:rsid w:val="00CA4BB1"/>
    <w:rsid w:val="00CB1381"/>
    <w:rsid w:val="00CC1D0D"/>
    <w:rsid w:val="00CC2860"/>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530A"/>
    <w:rsid w:val="00D66AAA"/>
    <w:rsid w:val="00D67229"/>
    <w:rsid w:val="00D7041D"/>
    <w:rsid w:val="00D762E0"/>
    <w:rsid w:val="00D7684C"/>
    <w:rsid w:val="00D76CD7"/>
    <w:rsid w:val="00D76FE5"/>
    <w:rsid w:val="00D80738"/>
    <w:rsid w:val="00D848C1"/>
    <w:rsid w:val="00D901E3"/>
    <w:rsid w:val="00D9285A"/>
    <w:rsid w:val="00D9330C"/>
    <w:rsid w:val="00D957BB"/>
    <w:rsid w:val="00D9784D"/>
    <w:rsid w:val="00DA0F01"/>
    <w:rsid w:val="00DA2A57"/>
    <w:rsid w:val="00DA377B"/>
    <w:rsid w:val="00DA5A06"/>
    <w:rsid w:val="00DA7070"/>
    <w:rsid w:val="00DA7E5A"/>
    <w:rsid w:val="00DB703E"/>
    <w:rsid w:val="00DB7171"/>
    <w:rsid w:val="00DB774F"/>
    <w:rsid w:val="00DC28C1"/>
    <w:rsid w:val="00DD01F9"/>
    <w:rsid w:val="00DD43EE"/>
    <w:rsid w:val="00DD678E"/>
    <w:rsid w:val="00DE2FAC"/>
    <w:rsid w:val="00DE3E93"/>
    <w:rsid w:val="00DE6796"/>
    <w:rsid w:val="00DE7902"/>
    <w:rsid w:val="00DF176C"/>
    <w:rsid w:val="00DF1AE3"/>
    <w:rsid w:val="00DF298E"/>
    <w:rsid w:val="00DF2FB2"/>
    <w:rsid w:val="00DF49A8"/>
    <w:rsid w:val="00DF5649"/>
    <w:rsid w:val="00E01957"/>
    <w:rsid w:val="00E03CFC"/>
    <w:rsid w:val="00E03E4F"/>
    <w:rsid w:val="00E0549B"/>
    <w:rsid w:val="00E07E8E"/>
    <w:rsid w:val="00E12E77"/>
    <w:rsid w:val="00E149A1"/>
    <w:rsid w:val="00E16393"/>
    <w:rsid w:val="00E16510"/>
    <w:rsid w:val="00E24E06"/>
    <w:rsid w:val="00E25174"/>
    <w:rsid w:val="00E27480"/>
    <w:rsid w:val="00E333C6"/>
    <w:rsid w:val="00E3360E"/>
    <w:rsid w:val="00E37230"/>
    <w:rsid w:val="00E40F0B"/>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3BE9"/>
    <w:rsid w:val="00E74BBE"/>
    <w:rsid w:val="00E76A5A"/>
    <w:rsid w:val="00E77CF0"/>
    <w:rsid w:val="00E81184"/>
    <w:rsid w:val="00E8592A"/>
    <w:rsid w:val="00E85C38"/>
    <w:rsid w:val="00E86406"/>
    <w:rsid w:val="00E8778F"/>
    <w:rsid w:val="00E91FA7"/>
    <w:rsid w:val="00E93C6E"/>
    <w:rsid w:val="00E93F4A"/>
    <w:rsid w:val="00E958A5"/>
    <w:rsid w:val="00E9692A"/>
    <w:rsid w:val="00EA0B5F"/>
    <w:rsid w:val="00EA4F82"/>
    <w:rsid w:val="00EB1EC3"/>
    <w:rsid w:val="00EB2D7B"/>
    <w:rsid w:val="00EB4D9A"/>
    <w:rsid w:val="00EC6F66"/>
    <w:rsid w:val="00EC773D"/>
    <w:rsid w:val="00ED21D3"/>
    <w:rsid w:val="00ED225F"/>
    <w:rsid w:val="00ED33A7"/>
    <w:rsid w:val="00ED424C"/>
    <w:rsid w:val="00EE3EA5"/>
    <w:rsid w:val="00EE4275"/>
    <w:rsid w:val="00EE52AE"/>
    <w:rsid w:val="00EE794B"/>
    <w:rsid w:val="00EF13F3"/>
    <w:rsid w:val="00EF4E33"/>
    <w:rsid w:val="00EF5372"/>
    <w:rsid w:val="00EF6F45"/>
    <w:rsid w:val="00F028FB"/>
    <w:rsid w:val="00F03294"/>
    <w:rsid w:val="00F035D6"/>
    <w:rsid w:val="00F06751"/>
    <w:rsid w:val="00F17127"/>
    <w:rsid w:val="00F173D2"/>
    <w:rsid w:val="00F24F18"/>
    <w:rsid w:val="00F27CDE"/>
    <w:rsid w:val="00F31E69"/>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4A07"/>
    <w:rsid w:val="00F7595C"/>
    <w:rsid w:val="00F75C31"/>
    <w:rsid w:val="00F802F8"/>
    <w:rsid w:val="00F8171C"/>
    <w:rsid w:val="00F8320A"/>
    <w:rsid w:val="00F84A7B"/>
    <w:rsid w:val="00F90F04"/>
    <w:rsid w:val="00F94AB9"/>
    <w:rsid w:val="00FA0C79"/>
    <w:rsid w:val="00FA0F32"/>
    <w:rsid w:val="00FA1212"/>
    <w:rsid w:val="00FA30F8"/>
    <w:rsid w:val="00FA5BC0"/>
    <w:rsid w:val="00FA632A"/>
    <w:rsid w:val="00FA6640"/>
    <w:rsid w:val="00FA7273"/>
    <w:rsid w:val="00FA78D9"/>
    <w:rsid w:val="00FB02CA"/>
    <w:rsid w:val="00FB32CE"/>
    <w:rsid w:val="00FB48DF"/>
    <w:rsid w:val="00FB4C0E"/>
    <w:rsid w:val="00FB534E"/>
    <w:rsid w:val="00FC4BD0"/>
    <w:rsid w:val="00FC6483"/>
    <w:rsid w:val="00FD1248"/>
    <w:rsid w:val="00FD13D1"/>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761F7B-667B-4D2E-997F-48138D8F4A62}">
  <ds:schemaRefs>
    <ds:schemaRef ds:uri="http://schemas.microsoft.com/sharepoint/v3/contenttype/forms"/>
  </ds:schemaRefs>
</ds:datastoreItem>
</file>

<file path=customXml/itemProps3.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19</TotalTime>
  <Pages>4</Pages>
  <Words>763</Words>
  <Characters>4684</Characters>
  <Application>Microsoft Office Word</Application>
  <DocSecurity>0</DocSecurity>
  <Lines>187</Lines>
  <Paragraphs>100</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5347</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27</cp:revision>
  <cp:lastPrinted>2020-12-29T12:58:00Z</cp:lastPrinted>
  <dcterms:created xsi:type="dcterms:W3CDTF">2020-10-12T12:15:00Z</dcterms:created>
  <dcterms:modified xsi:type="dcterms:W3CDTF">2021-01-25T10:18:00Z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